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6E95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JAKSON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C1E39B3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7E984D55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</w:p>
    <w:p w14:paraId="33DBB6C2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</w:p>
    <w:p w14:paraId="0EFEF424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and Hugh Ragon, clerk(q.v.), made a plaint of </w:t>
      </w:r>
      <w:proofErr w:type="spellStart"/>
      <w:r>
        <w:rPr>
          <w:rFonts w:cs="Times New Roman"/>
          <w:szCs w:val="24"/>
        </w:rPr>
        <w:t>quod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permittat</w:t>
      </w:r>
      <w:proofErr w:type="spellEnd"/>
      <w:r>
        <w:rPr>
          <w:rFonts w:cs="Times New Roman"/>
          <w:szCs w:val="24"/>
        </w:rPr>
        <w:t xml:space="preserve"> against</w:t>
      </w:r>
    </w:p>
    <w:p w14:paraId="65E8BD60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Rose of </w:t>
      </w:r>
      <w:proofErr w:type="spellStart"/>
      <w:r>
        <w:rPr>
          <w:rFonts w:cs="Times New Roman"/>
          <w:szCs w:val="24"/>
        </w:rPr>
        <w:t>Ploughfield</w:t>
      </w:r>
      <w:proofErr w:type="spellEnd"/>
      <w:r>
        <w:rPr>
          <w:rFonts w:cs="Times New Roman"/>
          <w:szCs w:val="24"/>
        </w:rPr>
        <w:t>, Herefordshire(q.v.).</w:t>
      </w:r>
    </w:p>
    <w:p w14:paraId="2CB603D6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DBDFB29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</w:p>
    <w:p w14:paraId="5C594C9A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</w:p>
    <w:p w14:paraId="68DCA1AF" w14:textId="77777777" w:rsidR="00C96AF4" w:rsidRDefault="00C96AF4" w:rsidP="00C96A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32F369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B684F" w14:textId="77777777" w:rsidR="00C96AF4" w:rsidRDefault="00C96AF4" w:rsidP="009139A6">
      <w:r>
        <w:separator/>
      </w:r>
    </w:p>
  </w:endnote>
  <w:endnote w:type="continuationSeparator" w:id="0">
    <w:p w14:paraId="6B358078" w14:textId="77777777" w:rsidR="00C96AF4" w:rsidRDefault="00C96A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F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4C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44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0692" w14:textId="77777777" w:rsidR="00C96AF4" w:rsidRDefault="00C96AF4" w:rsidP="009139A6">
      <w:r>
        <w:separator/>
      </w:r>
    </w:p>
  </w:footnote>
  <w:footnote w:type="continuationSeparator" w:id="0">
    <w:p w14:paraId="1CB6AC1C" w14:textId="77777777" w:rsidR="00C96AF4" w:rsidRDefault="00C96A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448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FB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7D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6AF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65BB"/>
  <w15:chartTrackingRefBased/>
  <w15:docId w15:val="{3C15833E-8017-4E18-A3D3-22271474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6A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2023-09-14T18:52:00Z</dcterms:created>
  <dcterms:modified xsi:type="dcterms:W3CDTF">2023-09-14T18:53:00Z</dcterms:modified>
</cp:coreProperties>
</file>